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AC7E0" w14:textId="41A3ECE3" w:rsidR="00BA00AB" w:rsidRDefault="004840A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PYKMAN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48C387B9" w14:textId="41D3340D" w:rsidR="004840A6" w:rsidRDefault="004840A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Croydon, Surrey.</w:t>
      </w:r>
    </w:p>
    <w:p w14:paraId="5E80BD9A" w14:textId="0BF6967D" w:rsidR="004840A6" w:rsidRDefault="004840A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F7EF36" w14:textId="7BA0AE20" w:rsidR="004840A6" w:rsidRDefault="004840A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44F4B7" w14:textId="5C9FD837" w:rsidR="004840A6" w:rsidRDefault="004840A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Jun.1479</w:t>
      </w:r>
      <w:r>
        <w:rPr>
          <w:rFonts w:ascii="Times New Roman" w:hAnsi="Times New Roman" w:cs="Times New Roman"/>
          <w:sz w:val="24"/>
          <w:szCs w:val="24"/>
        </w:rPr>
        <w:tab/>
        <w:t>He was granted a general pardon.    (C.P.R. 1476-85 p.161)</w:t>
      </w:r>
    </w:p>
    <w:p w14:paraId="7B369EBA" w14:textId="79744339" w:rsidR="004840A6" w:rsidRDefault="004840A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43D312" w14:textId="510552FF" w:rsidR="004840A6" w:rsidRDefault="004840A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4DEB69" w14:textId="3B8A07AC" w:rsidR="004840A6" w:rsidRDefault="004840A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June 2021</w:t>
      </w:r>
    </w:p>
    <w:p w14:paraId="39551DD6" w14:textId="77777777" w:rsidR="004840A6" w:rsidRPr="004840A6" w:rsidRDefault="004840A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4840A6" w:rsidRPr="004840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3547D" w14:textId="77777777" w:rsidR="004840A6" w:rsidRDefault="004840A6" w:rsidP="009139A6">
      <w:r>
        <w:separator/>
      </w:r>
    </w:p>
  </w:endnote>
  <w:endnote w:type="continuationSeparator" w:id="0">
    <w:p w14:paraId="43AEB9FC" w14:textId="77777777" w:rsidR="004840A6" w:rsidRDefault="004840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46B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155C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1E1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2D097" w14:textId="77777777" w:rsidR="004840A6" w:rsidRDefault="004840A6" w:rsidP="009139A6">
      <w:r>
        <w:separator/>
      </w:r>
    </w:p>
  </w:footnote>
  <w:footnote w:type="continuationSeparator" w:id="0">
    <w:p w14:paraId="2CC6D293" w14:textId="77777777" w:rsidR="004840A6" w:rsidRDefault="004840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8BD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89E8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B0BC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0A6"/>
    <w:rsid w:val="000666E0"/>
    <w:rsid w:val="002510B7"/>
    <w:rsid w:val="004840A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BCC83"/>
  <w15:chartTrackingRefBased/>
  <w15:docId w15:val="{F2483CDA-83B0-4943-AC07-ED533665E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2021-06-02T21:15:00Z</dcterms:created>
  <dcterms:modified xsi:type="dcterms:W3CDTF">2021-06-02T21:19:00Z</dcterms:modified>
</cp:coreProperties>
</file>